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C3F" w:rsidRPr="00CA7C3D" w:rsidRDefault="00F04C3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F04C3F" w:rsidRPr="00CA7C3D" w:rsidRDefault="00F04C3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F04C3F" w:rsidRPr="00CA7C3D" w:rsidRDefault="00F04C3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04C3F" w:rsidRPr="00CA7C3D" w:rsidRDefault="00F04C3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F04C3F" w:rsidRPr="00CA7C3D" w:rsidRDefault="00F04C3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26.11.2020  № 432</w:t>
      </w:r>
    </w:p>
    <w:p w:rsidR="00F04C3F" w:rsidRPr="00CA7C3D" w:rsidRDefault="00F04C3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F04C3F" w:rsidRPr="00CA7C3D" w:rsidRDefault="00F04C3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 xml:space="preserve">а, расположенного по адресу: Российская Федерация, Брянская область,  Унечский муниципальный район, Унечское городское поселение,                  г.Унеча, ул. Ермакова, з/у 16 </w:t>
      </w:r>
    </w:p>
    <w:p w:rsidR="00F04C3F" w:rsidRPr="00CA7C3D" w:rsidRDefault="00F04C3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F04C3F" w:rsidRPr="00CA7C3D" w:rsidRDefault="00F04C3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F04C3F" w:rsidRPr="00372FFD" w:rsidRDefault="00F04C3F" w:rsidP="00997DDE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 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</w:t>
      </w:r>
      <w:r>
        <w:rPr>
          <w:lang w:eastAsia="ru-RU"/>
        </w:rPr>
        <w:t xml:space="preserve">кумента на бумажном носителе», </w:t>
      </w:r>
      <w:r w:rsidRPr="006033A7"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</w:t>
      </w:r>
      <w:r>
        <w:t xml:space="preserve">                   </w:t>
      </w:r>
      <w:r w:rsidRPr="006033A7">
        <w:t xml:space="preserve">от </w:t>
      </w:r>
      <w:r>
        <w:t xml:space="preserve"> </w:t>
      </w:r>
      <w:r w:rsidRPr="006033A7">
        <w:t xml:space="preserve">04.10.2019, </w:t>
      </w:r>
      <w:r>
        <w:t xml:space="preserve"> </w:t>
      </w:r>
      <w:r w:rsidRPr="00DE64BF">
        <w:t>решением Унечского городского Совета нар</w:t>
      </w:r>
      <w:r>
        <w:t xml:space="preserve">одных депутатов от 03.11.2015 </w:t>
      </w:r>
      <w:r w:rsidRPr="00DE64BF">
        <w:t xml:space="preserve">№ 3-74 </w:t>
      </w:r>
      <w:r>
        <w:t xml:space="preserve">    </w:t>
      </w:r>
      <w:r w:rsidRPr="00DE64BF">
        <w:t xml:space="preserve">(в </w:t>
      </w:r>
      <w:r>
        <w:t xml:space="preserve">редакции решений от 29.03.2017 </w:t>
      </w:r>
      <w:r w:rsidRPr="00DE64BF">
        <w:t xml:space="preserve"> № 3-137</w:t>
      </w:r>
      <w:r>
        <w:t>, от 05.11.2019 № 4-18</w:t>
      </w:r>
      <w:r w:rsidRPr="00DE64BF">
        <w:t xml:space="preserve">) </w:t>
      </w:r>
      <w:r>
        <w:t xml:space="preserve">  </w:t>
      </w:r>
      <w:r w:rsidRPr="00DE64BF">
        <w:t>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>»</w:t>
      </w:r>
      <w:r w:rsidRPr="00336C1F">
        <w:rPr>
          <w:lang w:eastAsia="ru-RU"/>
        </w:rPr>
        <w:t xml:space="preserve">,  </w:t>
      </w:r>
      <w:r w:rsidRPr="008D1805">
        <w:rPr>
          <w:lang w:eastAsia="ru-RU"/>
        </w:rPr>
        <w:t>в целях дальнейшего предоставления земельн</w:t>
      </w:r>
      <w:r>
        <w:rPr>
          <w:lang w:eastAsia="ru-RU"/>
        </w:rPr>
        <w:t>ого</w:t>
      </w:r>
      <w:r w:rsidRPr="008D1805">
        <w:rPr>
          <w:lang w:eastAsia="ru-RU"/>
        </w:rPr>
        <w:t xml:space="preserve"> участк</w:t>
      </w:r>
      <w:r>
        <w:rPr>
          <w:lang w:eastAsia="ru-RU"/>
        </w:rPr>
        <w:t>а для индивидуального жилищного строительства</w:t>
      </w:r>
    </w:p>
    <w:p w:rsidR="00F04C3F" w:rsidRPr="00336C1F" w:rsidRDefault="00F04C3F" w:rsidP="00F77AF1">
      <w:pPr>
        <w:spacing w:after="120" w:line="240" w:lineRule="auto"/>
        <w:ind w:firstLine="856"/>
        <w:jc w:val="both"/>
      </w:pPr>
    </w:p>
    <w:p w:rsidR="00F04C3F" w:rsidRPr="00336C1F" w:rsidRDefault="00F04C3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F04C3F" w:rsidRDefault="00F04C3F" w:rsidP="00F77AF1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1):</w:t>
      </w:r>
    </w:p>
    <w:p w:rsidR="00F04C3F" w:rsidRPr="00336C1F" w:rsidRDefault="00F04C3F" w:rsidP="00060422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кадастровый квартал: 32:27:0430460;</w:t>
      </w:r>
    </w:p>
    <w:p w:rsidR="00F04C3F" w:rsidRPr="00336C1F" w:rsidRDefault="00F04C3F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1091</w:t>
      </w:r>
      <w:r w:rsidRPr="00336C1F">
        <w:rPr>
          <w:lang w:eastAsia="ru-RU"/>
        </w:rPr>
        <w:t xml:space="preserve"> кв.м.;</w:t>
      </w:r>
    </w:p>
    <w:p w:rsidR="00F04C3F" w:rsidRDefault="00F04C3F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>Брянская область, Унечский муниципальны</w:t>
      </w:r>
      <w:r>
        <w:rPr>
          <w:lang w:eastAsia="ru-RU"/>
        </w:rPr>
        <w:t>й район, Унечское городское</w:t>
      </w:r>
      <w:r w:rsidRPr="00336C1F">
        <w:rPr>
          <w:lang w:eastAsia="ru-RU"/>
        </w:rPr>
        <w:t xml:space="preserve"> поселение, </w:t>
      </w:r>
      <w:r>
        <w:rPr>
          <w:lang w:eastAsia="ru-RU"/>
        </w:rPr>
        <w:t>г. Унеча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 ул. Ермакова,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16</w:t>
      </w:r>
      <w:r w:rsidRPr="00336C1F">
        <w:rPr>
          <w:lang w:eastAsia="ru-RU"/>
        </w:rPr>
        <w:t>;</w:t>
      </w:r>
    </w:p>
    <w:p w:rsidR="00F04C3F" w:rsidRPr="00997DDE" w:rsidRDefault="00F04C3F" w:rsidP="00997DDE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</w:t>
      </w:r>
      <w:r>
        <w:t>ориальная зона Ж2</w:t>
      </w:r>
      <w:r w:rsidRPr="007B7352">
        <w:t xml:space="preserve">: зона </w:t>
      </w:r>
      <w:r>
        <w:t>застройки малоэтажными  жилыми домами</w:t>
      </w:r>
      <w:r w:rsidRPr="007B7352">
        <w:t>;</w:t>
      </w:r>
    </w:p>
    <w:p w:rsidR="00F04C3F" w:rsidRPr="00336C1F" w:rsidRDefault="00F04C3F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«Для индивидуального жилищного строительства</w:t>
      </w:r>
      <w:r w:rsidRPr="00336C1F">
        <w:rPr>
          <w:lang w:eastAsia="ru-RU"/>
        </w:rPr>
        <w:t xml:space="preserve">»;  </w:t>
      </w:r>
    </w:p>
    <w:p w:rsidR="00F04C3F" w:rsidRPr="00336C1F" w:rsidRDefault="00F04C3F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F04C3F" w:rsidRPr="00336C1F" w:rsidRDefault="00F04C3F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</w:t>
      </w:r>
      <w:r>
        <w:rPr>
          <w:lang w:eastAsia="ru-RU"/>
        </w:rPr>
        <w:t>ельный участок</w:t>
      </w:r>
      <w:r w:rsidRPr="00336C1F">
        <w:rPr>
          <w:lang w:eastAsia="ru-RU"/>
        </w:rPr>
        <w:t xml:space="preserve"> из земель, государственная собственность на которые </w:t>
      </w:r>
      <w:r>
        <w:rPr>
          <w:lang w:eastAsia="ru-RU"/>
        </w:rPr>
        <w:t xml:space="preserve">не разграничена, указанный в пункте 1 </w:t>
      </w:r>
      <w:r w:rsidRPr="00336C1F">
        <w:rPr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F04C3F" w:rsidRPr="00336C1F" w:rsidRDefault="00F04C3F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Площадь образуемого земельного участка, указанного в пункте 1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04C3F" w:rsidRPr="00060422" w:rsidRDefault="00F04C3F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</w:t>
      </w:r>
      <w:r w:rsidRPr="00060422">
        <w:rPr>
          <w:lang w:eastAsia="ru-RU"/>
        </w:rPr>
        <w:t>.  Условием предоставления испрашиваем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060422">
        <w:rPr>
          <w:lang w:eastAsia="ru-RU"/>
        </w:rPr>
        <w:t>, указанн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060422">
        <w:rPr>
          <w:lang w:eastAsia="ru-RU"/>
        </w:rPr>
        <w:t xml:space="preserve"> 1 настоящего постановления, является проведение работ по </w:t>
      </w:r>
      <w:r>
        <w:rPr>
          <w:lang w:eastAsia="ru-RU"/>
        </w:rPr>
        <w:t>его</w:t>
      </w:r>
      <w:r w:rsidRPr="00060422">
        <w:rPr>
          <w:lang w:eastAsia="ru-RU"/>
        </w:rPr>
        <w:t xml:space="preserve"> образованию в соответствии со схем</w:t>
      </w:r>
      <w:r>
        <w:rPr>
          <w:lang w:eastAsia="ru-RU"/>
        </w:rPr>
        <w:t>ой</w:t>
      </w:r>
      <w:r w:rsidRPr="00060422">
        <w:rPr>
          <w:lang w:eastAsia="ru-RU"/>
        </w:rPr>
        <w:t xml:space="preserve"> расположения земельн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060422">
        <w:rPr>
          <w:lang w:eastAsia="ru-RU"/>
        </w:rPr>
        <w:t xml:space="preserve">, в границах </w:t>
      </w:r>
      <w:r>
        <w:rPr>
          <w:lang w:eastAsia="ru-RU"/>
        </w:rPr>
        <w:t xml:space="preserve"> </w:t>
      </w:r>
      <w:r w:rsidRPr="00060422">
        <w:rPr>
          <w:lang w:eastAsia="ru-RU"/>
        </w:rPr>
        <w:t>и с характеристиками указанными в схем</w:t>
      </w:r>
      <w:r>
        <w:rPr>
          <w:lang w:eastAsia="ru-RU"/>
        </w:rPr>
        <w:t>е</w:t>
      </w:r>
      <w:r w:rsidRPr="00060422">
        <w:rPr>
          <w:lang w:eastAsia="ru-RU"/>
        </w:rPr>
        <w:t>.</w:t>
      </w:r>
    </w:p>
    <w:p w:rsidR="00F04C3F" w:rsidRPr="00060422" w:rsidRDefault="00F04C3F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060422">
        <w:rPr>
          <w:lang w:eastAsia="ru-RU"/>
        </w:rPr>
        <w:t>. Срок действия решения об утверждении схемы расположения земельного участка составляет два года.</w:t>
      </w:r>
    </w:p>
    <w:p w:rsidR="00F04C3F" w:rsidRPr="00060422" w:rsidRDefault="00F04C3F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060422">
        <w:rPr>
          <w:lang w:eastAsia="ru-RU"/>
        </w:rPr>
        <w:t xml:space="preserve">.  Данное постановление  разместить на официальном сайте администрации района  в сети  «Интернет» </w:t>
      </w:r>
      <w:hyperlink r:id="rId7" w:history="1">
        <w:r w:rsidRPr="00060422">
          <w:rPr>
            <w:lang w:val="en-US" w:eastAsia="ru-RU"/>
          </w:rPr>
          <w:t>www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unradm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ru</w:t>
        </w:r>
      </w:hyperlink>
      <w:r w:rsidRPr="00060422">
        <w:rPr>
          <w:lang w:eastAsia="ru-RU"/>
        </w:rPr>
        <w:t xml:space="preserve">. </w:t>
      </w:r>
    </w:p>
    <w:p w:rsidR="00F04C3F" w:rsidRPr="00060422" w:rsidRDefault="00F04C3F" w:rsidP="00060422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060422">
        <w:rPr>
          <w:lang w:eastAsia="ru-RU"/>
        </w:rPr>
        <w:t>.   Настоящее постановление вступает в силу с момента подписания.</w:t>
      </w:r>
    </w:p>
    <w:p w:rsidR="00F04C3F" w:rsidRPr="00060422" w:rsidRDefault="00F04C3F" w:rsidP="00060422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8.  </w:t>
      </w:r>
      <w:r w:rsidRPr="00060422">
        <w:rPr>
          <w:lang w:eastAsia="ru-RU"/>
        </w:rPr>
        <w:t>Контроль за исполнением настоящего постановления  возложить на</w:t>
      </w:r>
      <w:r>
        <w:rPr>
          <w:lang w:eastAsia="ru-RU"/>
        </w:rPr>
        <w:t xml:space="preserve"> </w:t>
      </w:r>
      <w:r w:rsidRPr="00060422">
        <w:rPr>
          <w:lang w:eastAsia="ru-RU"/>
        </w:rPr>
        <w:t xml:space="preserve">заместителя главы администрации  района  </w:t>
      </w:r>
      <w:r>
        <w:rPr>
          <w:lang w:eastAsia="ru-RU"/>
        </w:rPr>
        <w:t>Волкович И.М.</w:t>
      </w:r>
    </w:p>
    <w:p w:rsidR="00F04C3F" w:rsidRPr="00060422" w:rsidRDefault="00F04C3F" w:rsidP="00060422">
      <w:pPr>
        <w:spacing w:line="240" w:lineRule="auto"/>
        <w:jc w:val="both"/>
        <w:rPr>
          <w:lang w:eastAsia="ru-RU"/>
        </w:rPr>
      </w:pPr>
    </w:p>
    <w:p w:rsidR="00F04C3F" w:rsidRPr="00060422" w:rsidRDefault="00F04C3F" w:rsidP="00060422">
      <w:pPr>
        <w:spacing w:after="120" w:line="240" w:lineRule="auto"/>
        <w:jc w:val="both"/>
        <w:rPr>
          <w:lang w:eastAsia="ru-RU"/>
        </w:rPr>
      </w:pPr>
    </w:p>
    <w:p w:rsidR="00F04C3F" w:rsidRPr="00060422" w:rsidRDefault="00F04C3F" w:rsidP="00060422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060422">
        <w:rPr>
          <w:lang w:eastAsia="ru-RU"/>
        </w:rPr>
        <w:t>лав</w:t>
      </w:r>
      <w:r>
        <w:rPr>
          <w:lang w:eastAsia="ru-RU"/>
        </w:rPr>
        <w:t>а</w:t>
      </w:r>
      <w:r w:rsidRPr="00060422">
        <w:rPr>
          <w:lang w:eastAsia="ru-RU"/>
        </w:rPr>
        <w:t xml:space="preserve"> администрации района                                                                    </w:t>
      </w:r>
      <w:r>
        <w:rPr>
          <w:lang w:eastAsia="ru-RU"/>
        </w:rPr>
        <w:t xml:space="preserve">        </w:t>
      </w:r>
      <w:r w:rsidRPr="00060422">
        <w:rPr>
          <w:lang w:eastAsia="ru-RU"/>
        </w:rPr>
        <w:t>А.М. Кусков</w:t>
      </w:r>
    </w:p>
    <w:p w:rsidR="00F04C3F" w:rsidRPr="00060422" w:rsidRDefault="00F04C3F" w:rsidP="00060422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F04C3F" w:rsidRPr="00060422" w:rsidRDefault="00F04C3F" w:rsidP="00060422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sectPr w:rsidR="00F04C3F" w:rsidRPr="00060422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C3F" w:rsidRDefault="00F04C3F" w:rsidP="006F0F01">
      <w:pPr>
        <w:spacing w:line="240" w:lineRule="auto"/>
      </w:pPr>
      <w:r>
        <w:separator/>
      </w:r>
    </w:p>
  </w:endnote>
  <w:endnote w:type="continuationSeparator" w:id="1">
    <w:p w:rsidR="00F04C3F" w:rsidRDefault="00F04C3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C3F" w:rsidRDefault="00F04C3F" w:rsidP="006F0F01">
      <w:pPr>
        <w:spacing w:line="240" w:lineRule="auto"/>
      </w:pPr>
      <w:r>
        <w:separator/>
      </w:r>
    </w:p>
  </w:footnote>
  <w:footnote w:type="continuationSeparator" w:id="1">
    <w:p w:rsidR="00F04C3F" w:rsidRDefault="00F04C3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98"/>
        </w:tabs>
        <w:ind w:left="16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18"/>
        </w:tabs>
        <w:ind w:left="24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38"/>
        </w:tabs>
        <w:ind w:left="31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58"/>
        </w:tabs>
        <w:ind w:left="38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78"/>
        </w:tabs>
        <w:ind w:left="45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98"/>
        </w:tabs>
        <w:ind w:left="52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18"/>
        </w:tabs>
        <w:ind w:left="60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38"/>
        </w:tabs>
        <w:ind w:left="6738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5D45"/>
    <w:rsid w:val="0003342B"/>
    <w:rsid w:val="00060422"/>
    <w:rsid w:val="00073686"/>
    <w:rsid w:val="000C24D9"/>
    <w:rsid w:val="000D5161"/>
    <w:rsid w:val="000F29FE"/>
    <w:rsid w:val="000F64A0"/>
    <w:rsid w:val="00120638"/>
    <w:rsid w:val="0012732D"/>
    <w:rsid w:val="00130220"/>
    <w:rsid w:val="001D45AD"/>
    <w:rsid w:val="001F0C9A"/>
    <w:rsid w:val="002104E8"/>
    <w:rsid w:val="00267F7F"/>
    <w:rsid w:val="00290AD4"/>
    <w:rsid w:val="0029646E"/>
    <w:rsid w:val="002A6499"/>
    <w:rsid w:val="00336C1F"/>
    <w:rsid w:val="00365EB5"/>
    <w:rsid w:val="00372606"/>
    <w:rsid w:val="00372FFD"/>
    <w:rsid w:val="003A1891"/>
    <w:rsid w:val="00453CB3"/>
    <w:rsid w:val="00484E3B"/>
    <w:rsid w:val="0049030F"/>
    <w:rsid w:val="00497683"/>
    <w:rsid w:val="004F1A24"/>
    <w:rsid w:val="00544245"/>
    <w:rsid w:val="00554298"/>
    <w:rsid w:val="00557778"/>
    <w:rsid w:val="00587744"/>
    <w:rsid w:val="005C384D"/>
    <w:rsid w:val="005D0BE1"/>
    <w:rsid w:val="005F32CF"/>
    <w:rsid w:val="006033A7"/>
    <w:rsid w:val="00664215"/>
    <w:rsid w:val="006B355E"/>
    <w:rsid w:val="006F0F01"/>
    <w:rsid w:val="006F3730"/>
    <w:rsid w:val="00721535"/>
    <w:rsid w:val="0073513A"/>
    <w:rsid w:val="007525BB"/>
    <w:rsid w:val="00764993"/>
    <w:rsid w:val="007B7352"/>
    <w:rsid w:val="007C174A"/>
    <w:rsid w:val="00817FCC"/>
    <w:rsid w:val="00853FF7"/>
    <w:rsid w:val="00854A8D"/>
    <w:rsid w:val="008714E5"/>
    <w:rsid w:val="008805B5"/>
    <w:rsid w:val="008D1805"/>
    <w:rsid w:val="008E3600"/>
    <w:rsid w:val="008E6F2F"/>
    <w:rsid w:val="00910862"/>
    <w:rsid w:val="00957BBE"/>
    <w:rsid w:val="00997DDE"/>
    <w:rsid w:val="00A870FE"/>
    <w:rsid w:val="00A907A8"/>
    <w:rsid w:val="00B37F84"/>
    <w:rsid w:val="00B4544F"/>
    <w:rsid w:val="00B55D15"/>
    <w:rsid w:val="00B6013D"/>
    <w:rsid w:val="00B638DA"/>
    <w:rsid w:val="00B83C47"/>
    <w:rsid w:val="00B84B89"/>
    <w:rsid w:val="00BA7812"/>
    <w:rsid w:val="00BC14E3"/>
    <w:rsid w:val="00BD0BAB"/>
    <w:rsid w:val="00BD10FB"/>
    <w:rsid w:val="00C14927"/>
    <w:rsid w:val="00C17BCE"/>
    <w:rsid w:val="00C27A5F"/>
    <w:rsid w:val="00CA7C3D"/>
    <w:rsid w:val="00CC1582"/>
    <w:rsid w:val="00D07175"/>
    <w:rsid w:val="00D159AD"/>
    <w:rsid w:val="00DC35FF"/>
    <w:rsid w:val="00DE4856"/>
    <w:rsid w:val="00DE64BF"/>
    <w:rsid w:val="00E41AF8"/>
    <w:rsid w:val="00EB224B"/>
    <w:rsid w:val="00EC6E67"/>
    <w:rsid w:val="00ED64B1"/>
    <w:rsid w:val="00ED6DCE"/>
    <w:rsid w:val="00F000AD"/>
    <w:rsid w:val="00F04C3F"/>
    <w:rsid w:val="00F3298D"/>
    <w:rsid w:val="00F77AF1"/>
    <w:rsid w:val="00F8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29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2</Pages>
  <Words>555</Words>
  <Characters>3169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15</cp:revision>
  <cp:lastPrinted>2020-11-25T12:39:00Z</cp:lastPrinted>
  <dcterms:created xsi:type="dcterms:W3CDTF">2019-11-27T12:17:00Z</dcterms:created>
  <dcterms:modified xsi:type="dcterms:W3CDTF">2020-11-27T09:30:00Z</dcterms:modified>
</cp:coreProperties>
</file>